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Warrington</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Warrington</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Warrington</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Warrington</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Warrington</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8.3%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Warrington are estimated to have a score of 1-2 on the PGSI (low-risk gambling), whilst </w:t>
      </w:r>
      <w:r w:rsidRPr="00773DF7">
        <w:rPr>
          <w:rFonts w:ascii="Libre Franklin Light" w:hAnsi="Libre Franklin Light" w:cs="Calibri Light"/>
          <w:b/>
          <w:bCs/>
          <w:color w:val="C45911" w:themeColor="accent2" w:themeShade="BF"/>
        </w:rPr>
        <w:t xml:space="preserve">3.4%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2.1%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45.5% </w:t>
      </w:r>
      <w:r w:rsidRPr="004747BF">
        <w:rPr>
          <w:rFonts w:ascii="Libre Franklin Light" w:eastAsia="Times New Roman" w:hAnsi="Libre Franklin Light" w:cs="Calibri Light"/>
        </w:rPr>
        <w:t xml:space="preserve">of those respondents classified as PGSI 8+ in Warrington</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Warrington is estimated to be </w:t>
      </w:r>
      <w:r w:rsidRPr="00773DF7">
        <w:rPr>
          <w:rFonts w:ascii="Libre Franklin Light" w:eastAsia="Times New Roman" w:hAnsi="Libre Franklin Light" w:cs="Calibri Light"/>
          <w:b/>
          <w:bCs/>
          <w:color w:val="C45911" w:themeColor="accent2" w:themeShade="BF"/>
        </w:rPr>
        <w:t xml:space="preserve">£3,221,950</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Warrington</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13.8%</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Warrington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8.3%</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Warrington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3.4%</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Warrington</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2.1%</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Warrington.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Warrington</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Warrington.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Warrington</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4.9%</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20.6%</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Warrington</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45.5%</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Warrington.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Warrington</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6.1%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20.6%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Warrington</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Warrington</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52.4%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Warrington</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Warrington</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Warrington</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£3,221,950</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Warrington</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£52,480</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£1,085,322</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£77,749</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£21,867</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£40,089</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£1,944,443</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£3,221,950</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Warrington</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Warrington</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18.3%</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Warrington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16.7%</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Warrington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6.5%</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Warrington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1.9%</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Warrington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53.1%</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Warrington</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18.3%</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Warrington</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16.7%</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Warrington</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6.5%</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Warrington</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Warrington</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53.1%</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Warrington</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332B5541-01BC-47AA-B033-452ACF3E5322}"/>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